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刘炭长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烤肉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刘炭长烤肉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个体户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  <w:bookmarkStart w:id="0" w:name="_GoBack"/>
      <w:bookmarkEnd w:id="0"/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餐饮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15836906110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1F3BFAC8">
      <w:pPr>
        <w:widowControl w:val="0"/>
        <w:numPr>
          <w:ilvl w:val="0"/>
          <w:numId w:val="1"/>
        </w:numPr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小吃岗、肉岗、菜岗、洗碗工、前台各1名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服务员多名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工资面议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鲁山之窗西门刘炭长烤肉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7866C646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p w14:paraId="692EA3EC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74F11F6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25C7C748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5E451932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77D2FCE8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62D0E6D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265218CF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3006150F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3A17881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55F67612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56678BD6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0E87DE30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30415D16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0EE8BAB1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</w:p>
    <w:p w14:paraId="744639B7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黄式港田用工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426C0B19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黄式港田</w:t>
      </w:r>
    </w:p>
    <w:p w14:paraId="2E341F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新店开业</w:t>
      </w:r>
    </w:p>
    <w:p w14:paraId="65BD46E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个体户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31F72EB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餐饮</w:t>
      </w:r>
    </w:p>
    <w:p w14:paraId="7423D7C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张总</w:t>
      </w:r>
    </w:p>
    <w:p w14:paraId="4183C3F6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13849559015/15994009666</w:t>
      </w:r>
    </w:p>
    <w:p w14:paraId="0850F00F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       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25C8F78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7DB0BC1D">
      <w:pPr>
        <w:widowControl w:val="0"/>
        <w:numPr>
          <w:ilvl w:val="0"/>
          <w:numId w:val="0"/>
        </w:numPr>
        <w:wordWrap/>
        <w:adjustRightInd/>
        <w:snapToGrid/>
        <w:spacing w:line="600" w:lineRule="exact"/>
        <w:ind w:leftChars="0" w:right="0" w:right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1、服务员（20岁-40岁男女不限）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</w:t>
      </w:r>
    </w:p>
    <w:p w14:paraId="3D51B0A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462C5819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月薪2500，工作满2个月+300+奖金</w:t>
      </w:r>
    </w:p>
    <w:p w14:paraId="44728C37">
      <w:pPr>
        <w:widowControl w:val="0"/>
        <w:wordWrap/>
        <w:adjustRightInd/>
        <w:snapToGrid/>
        <w:ind w:left="0" w:leftChars="0" w:right="0" w:firstLine="0" w:firstLineChars="0"/>
        <w:jc w:val="both"/>
        <w:textAlignment w:val="auto"/>
        <w:outlineLvl w:val="9"/>
        <w:rPr>
          <w:rFonts w:hint="eastAsia" w:ascii="仿宋" w:hAnsi="仿宋" w:eastAsia="仿宋" w:cs="仿宋"/>
          <w:color w:val="FF0000"/>
          <w:sz w:val="24"/>
          <w:szCs w:val="24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鲁山之窗篮球场黄式港田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336121"/>
    <w:multiLevelType w:val="singleLevel"/>
    <w:tmpl w:val="503361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099E0166"/>
    <w:rsid w:val="1959028A"/>
    <w:rsid w:val="19F73A90"/>
    <w:rsid w:val="21681610"/>
    <w:rsid w:val="26E848A3"/>
    <w:rsid w:val="320F470F"/>
    <w:rsid w:val="338C0DA0"/>
    <w:rsid w:val="3D0B632F"/>
    <w:rsid w:val="419B0120"/>
    <w:rsid w:val="434D53A5"/>
    <w:rsid w:val="4B972761"/>
    <w:rsid w:val="4F421746"/>
    <w:rsid w:val="537C75C9"/>
    <w:rsid w:val="548250F0"/>
    <w:rsid w:val="55C83F55"/>
    <w:rsid w:val="57FD2D5F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247</Words>
  <Characters>289</Characters>
  <Lines>0</Lines>
  <Paragraphs>0</Paragraphs>
  <TotalTime>0</TotalTime>
  <ScaleCrop>false</ScaleCrop>
  <LinksUpToDate>false</LinksUpToDate>
  <CharactersWithSpaces>448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2026-01-26T07:50:05Z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